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3F88C" w14:textId="77777777" w:rsidR="00C66B58" w:rsidRDefault="00C66B58" w:rsidP="00C66B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CLERKE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5E22D060" w14:textId="77777777" w:rsidR="00C66B58" w:rsidRDefault="00C66B58" w:rsidP="00C66B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A0D195" w14:textId="77777777" w:rsidR="00C66B58" w:rsidRDefault="00C66B58" w:rsidP="00C66B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9531BF" w14:textId="77777777" w:rsidR="00C66B58" w:rsidRDefault="00C66B58" w:rsidP="00C66B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Robert Yue of Southwark(q.v.), William</w:t>
      </w:r>
    </w:p>
    <w:p w14:paraId="12A24687" w14:textId="77777777" w:rsidR="00C66B58" w:rsidRDefault="00C66B58" w:rsidP="00C66B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Swone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Southwark,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Tayller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Southwark(q.v.) and</w:t>
      </w:r>
    </w:p>
    <w:p w14:paraId="76787039" w14:textId="77777777" w:rsidR="00C66B58" w:rsidRDefault="00C66B58" w:rsidP="00C66B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Milbury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Church Lambeth(q.v.).</w:t>
      </w:r>
    </w:p>
    <w:p w14:paraId="057629FB" w14:textId="77777777" w:rsidR="00C66B58" w:rsidRDefault="00C66B58" w:rsidP="00C66B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http://aalt.law.uh.edu/Indices/CP40Indices/CP40no919/CP40no919Pl.htm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1352B9F" w14:textId="77777777" w:rsidR="00C66B58" w:rsidRDefault="00C66B58" w:rsidP="00C66B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D73766" w14:textId="77777777" w:rsidR="00C66B58" w:rsidRDefault="00C66B58" w:rsidP="00C66B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750637" w14:textId="77777777" w:rsidR="00C66B58" w:rsidRDefault="00C66B58" w:rsidP="00C66B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2022</w:t>
      </w:r>
    </w:p>
    <w:p w14:paraId="61259F1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C3F22" w14:textId="77777777" w:rsidR="00C66B58" w:rsidRDefault="00C66B58" w:rsidP="009139A6">
      <w:r>
        <w:separator/>
      </w:r>
    </w:p>
  </w:endnote>
  <w:endnote w:type="continuationSeparator" w:id="0">
    <w:p w14:paraId="28D1D2F4" w14:textId="77777777" w:rsidR="00C66B58" w:rsidRDefault="00C66B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30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E075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DAF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42C4F" w14:textId="77777777" w:rsidR="00C66B58" w:rsidRDefault="00C66B58" w:rsidP="009139A6">
      <w:r>
        <w:separator/>
      </w:r>
    </w:p>
  </w:footnote>
  <w:footnote w:type="continuationSeparator" w:id="0">
    <w:p w14:paraId="6F46E85A" w14:textId="77777777" w:rsidR="00C66B58" w:rsidRDefault="00C66B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9E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81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9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5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6B5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42DC2"/>
  <w15:chartTrackingRefBased/>
  <w15:docId w15:val="{C5A6DAB4-5D1D-4DE2-BBCB-8CCEA182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66B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9/CP40no91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2022-06-06T19:12:00Z</dcterms:created>
  <dcterms:modified xsi:type="dcterms:W3CDTF">2022-06-06T19:12:00Z</dcterms:modified>
</cp:coreProperties>
</file>